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51" w:rsidRDefault="00993251" w:rsidP="0099325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损害赔偿（补偿）协议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0507C">
              <w:rPr>
                <w:rFonts w:hint="eastAsia"/>
                <w:sz w:val="18"/>
                <w:szCs w:val="18"/>
              </w:rPr>
              <w:t>损害赔偿（补偿）协议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公证处可代拟协议书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93251" w:rsidTr="00905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93251" w:rsidRDefault="00993251" w:rsidP="00C65F5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99325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99325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99325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99325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251" w:rsidRDefault="00993251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93251" w:rsidRDefault="00993251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93251" w:rsidRDefault="00993251" w:rsidP="0036061A">
      <w:pPr>
        <w:rPr>
          <w:rFonts w:cs="Times New Roman"/>
        </w:rPr>
      </w:pPr>
    </w:p>
    <w:p w:rsidR="00993251" w:rsidRPr="00645F7F" w:rsidRDefault="00993251" w:rsidP="0036061A">
      <w:pPr>
        <w:rPr>
          <w:rFonts w:cs="Times New Roman"/>
        </w:rPr>
      </w:pPr>
    </w:p>
    <w:p w:rsidR="00993251" w:rsidRPr="0036061A" w:rsidRDefault="00993251" w:rsidP="007B31B1">
      <w:pPr>
        <w:rPr>
          <w:rFonts w:cs="Times New Roman"/>
        </w:rPr>
      </w:pPr>
    </w:p>
    <w:p w:rsidR="00993251" w:rsidRPr="00645F7F" w:rsidRDefault="00993251" w:rsidP="007B31B1">
      <w:pPr>
        <w:rPr>
          <w:rFonts w:cs="Times New Roman"/>
        </w:rPr>
      </w:pPr>
    </w:p>
    <w:p w:rsidR="00993251" w:rsidRPr="007B31B1" w:rsidRDefault="00993251">
      <w:pPr>
        <w:rPr>
          <w:rFonts w:cs="Times New Roman"/>
        </w:rPr>
      </w:pPr>
    </w:p>
    <w:sectPr w:rsidR="00993251" w:rsidRPr="007B31B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251" w:rsidRDefault="00993251" w:rsidP="007B31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3251" w:rsidRDefault="00993251" w:rsidP="007B31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251" w:rsidRDefault="00993251" w:rsidP="007B31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3251" w:rsidRDefault="00993251" w:rsidP="007B31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F7C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E714E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27EE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61A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018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5F7F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F24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0D6F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31B1"/>
    <w:rsid w:val="007B450D"/>
    <w:rsid w:val="007B4A5F"/>
    <w:rsid w:val="007B538E"/>
    <w:rsid w:val="007B647C"/>
    <w:rsid w:val="007B7F76"/>
    <w:rsid w:val="007C0FB6"/>
    <w:rsid w:val="007C2673"/>
    <w:rsid w:val="007C2737"/>
    <w:rsid w:val="007C4953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2F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4CE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07C"/>
    <w:rsid w:val="009059A7"/>
    <w:rsid w:val="00914645"/>
    <w:rsid w:val="00914BC8"/>
    <w:rsid w:val="00915056"/>
    <w:rsid w:val="00916B4E"/>
    <w:rsid w:val="009202B1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3251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6F90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E7A3C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57846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5F5C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262A7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138"/>
    <w:rsid w:val="00D46913"/>
    <w:rsid w:val="00D47507"/>
    <w:rsid w:val="00D47A45"/>
    <w:rsid w:val="00D51747"/>
    <w:rsid w:val="00D52C16"/>
    <w:rsid w:val="00D55164"/>
    <w:rsid w:val="00D554EC"/>
    <w:rsid w:val="00D575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0FE3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7C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B7971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1B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B31B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31B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B31B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31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102</Words>
  <Characters>584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2018-07-21T12:07:00Z</dcterms:created>
  <dcterms:modified xsi:type="dcterms:W3CDTF">2018-08-04T08:23:00Z</dcterms:modified>
</cp:coreProperties>
</file>